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4D29F79F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8D7E35">
        <w:rPr>
          <w:rFonts w:cs="Arial"/>
          <w:b/>
          <w:bCs/>
          <w:sz w:val="24"/>
          <w:szCs w:val="24"/>
        </w:rPr>
        <w:t>Meeting #11</w:t>
      </w:r>
      <w:r w:rsidR="002B1A8E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8D7E35">
        <w:rPr>
          <w:b/>
          <w:i/>
          <w:noProof/>
          <w:sz w:val="28"/>
        </w:rPr>
        <w:t>R3-2</w:t>
      </w:r>
      <w:r w:rsidR="0093737B" w:rsidRPr="008D7E35">
        <w:rPr>
          <w:b/>
          <w:i/>
          <w:noProof/>
          <w:sz w:val="28"/>
        </w:rPr>
        <w:t>2</w:t>
      </w:r>
      <w:r w:rsidR="008D7E35" w:rsidRPr="008D7E35">
        <w:rPr>
          <w:b/>
          <w:i/>
          <w:noProof/>
          <w:sz w:val="28"/>
        </w:rPr>
        <w:t>15</w:t>
      </w:r>
      <w:r w:rsidR="00E324B9">
        <w:rPr>
          <w:b/>
          <w:i/>
          <w:noProof/>
          <w:sz w:val="28"/>
        </w:rPr>
        <w:t>39</w:t>
      </w:r>
    </w:p>
    <w:p w14:paraId="4A819EE7" w14:textId="0B096814" w:rsidR="001A01A0" w:rsidRDefault="002B1A8E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Pr="002B1A8E">
        <w:rPr>
          <w:rFonts w:cs="Arial"/>
          <w:b/>
          <w:bCs/>
          <w:sz w:val="24"/>
          <w:szCs w:val="24"/>
        </w:rPr>
        <w:t>21st February-3rd March- 2022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A219" w:rsidR="001E41F3" w:rsidRPr="00410371" w:rsidRDefault="00F10419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343F4" w:rsidR="001E41F3" w:rsidRPr="00410371" w:rsidRDefault="002D2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FA03D" w:rsidR="001E41F3" w:rsidRDefault="00267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C30B0D">
              <w:rPr>
                <w:rFonts w:hint="eastAsia"/>
                <w:lang w:eastAsia="zh-CN"/>
              </w:rPr>
              <w:t>-</w:t>
            </w:r>
            <w:r>
              <w:t>0</w:t>
            </w:r>
            <w:r w:rsidR="00BD1F00">
              <w:t>2</w:t>
            </w:r>
            <w:r w:rsidR="00C30B0D">
              <w:rPr>
                <w:rFonts w:hint="eastAsia"/>
                <w:lang w:eastAsia="zh-CN"/>
              </w:rPr>
              <w:t>-</w:t>
            </w:r>
            <w:r w:rsidR="00BD1F0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2AF650D7" w:rsid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468819DB" w14:textId="6E54AEF0" w:rsidR="00C90E9F" w:rsidRDefault="00C90E9F" w:rsidP="00C90E9F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  <w:p w14:paraId="474687A6" w14:textId="77777777" w:rsidR="00FD3254" w:rsidRDefault="00FD3254" w:rsidP="00FD325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>
              <w:rPr>
                <w:b/>
                <w:noProof/>
                <w:lang w:eastAsia="zh-CN"/>
              </w:rPr>
              <w:t>AN3#114</w:t>
            </w:r>
            <w:r w:rsidRPr="00EB44FF">
              <w:rPr>
                <w:b/>
                <w:noProof/>
                <w:lang w:eastAsia="zh-CN"/>
              </w:rPr>
              <w:t xml:space="preserve">-e: </w:t>
            </w:r>
          </w:p>
          <w:p w14:paraId="77CEC763" w14:textId="77777777" w:rsidR="00FD3254" w:rsidRDefault="00FD3254" w:rsidP="00FD3254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</w:t>
            </w:r>
            <w:r>
              <w:rPr>
                <w:noProof/>
              </w:rPr>
              <w:t>6167.</w:t>
            </w:r>
          </w:p>
          <w:p w14:paraId="31C656EC" w14:textId="0053D3F0" w:rsidR="001E41F3" w:rsidRPr="00FD3254" w:rsidRDefault="001E41F3" w:rsidP="00FD32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C1C4" w14:textId="5BD54839" w:rsidR="008863B9" w:rsidRDefault="00F0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  <w:r w:rsidR="008E0774" w:rsidRPr="008E0774">
              <w:rPr>
                <w:noProof/>
                <w:lang w:eastAsia="zh-CN"/>
              </w:rPr>
              <w:t>, capture the agreed TP R3-212834.</w:t>
            </w:r>
          </w:p>
          <w:p w14:paraId="4B6B7E90" w14:textId="57E9C29B" w:rsidR="00C065EE" w:rsidRDefault="00C065EE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Pr="00C065EE">
              <w:rPr>
                <w:noProof/>
                <w:lang w:eastAsia="zh-CN"/>
              </w:rPr>
              <w:t>R3-213193</w:t>
            </w:r>
            <w:r w:rsidR="008E0774" w:rsidRPr="008E0774">
              <w:rPr>
                <w:noProof/>
                <w:lang w:eastAsia="zh-CN"/>
              </w:rPr>
              <w:t>, resubmission based on latest version of spec.</w:t>
            </w:r>
          </w:p>
          <w:p w14:paraId="0C9C7ED7" w14:textId="756BE627" w:rsidR="00576ACB" w:rsidRDefault="00CF3F46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R3-21427</w:t>
            </w:r>
            <w:r w:rsidR="00576ACB">
              <w:rPr>
                <w:noProof/>
                <w:lang w:eastAsia="zh-CN"/>
              </w:rPr>
              <w:t>9</w:t>
            </w:r>
            <w:r w:rsidR="008E0774">
              <w:rPr>
                <w:noProof/>
                <w:lang w:eastAsia="zh-CN"/>
              </w:rPr>
              <w:t xml:space="preserve">, </w:t>
            </w:r>
            <w:r w:rsidR="008E0774" w:rsidRPr="008E0774">
              <w:rPr>
                <w:noProof/>
                <w:lang w:eastAsia="zh-CN"/>
              </w:rPr>
              <w:t>change the author name.</w:t>
            </w:r>
          </w:p>
          <w:p w14:paraId="17B6DE82" w14:textId="77777777" w:rsidR="00C90E9F" w:rsidRDefault="008E0774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0774">
              <w:rPr>
                <w:noProof/>
                <w:lang w:eastAsia="zh-CN"/>
              </w:rPr>
              <w:t xml:space="preserve">Rev 3: R3-214631, </w:t>
            </w:r>
            <w:r w:rsidR="007C0766" w:rsidRPr="008E0774">
              <w:rPr>
                <w:noProof/>
                <w:lang w:eastAsia="zh-CN"/>
              </w:rPr>
              <w:t>resubmission based on latest version of spec</w:t>
            </w:r>
            <w:r w:rsidRPr="008E0774">
              <w:rPr>
                <w:noProof/>
                <w:lang w:eastAsia="zh-CN"/>
              </w:rPr>
              <w:t>.</w:t>
            </w:r>
          </w:p>
          <w:p w14:paraId="6FFEF565" w14:textId="77777777" w:rsidR="0097791E" w:rsidRDefault="0097791E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4: R3-216247, </w:t>
            </w:r>
            <w:r w:rsidRPr="0097791E">
              <w:rPr>
                <w:noProof/>
                <w:lang w:eastAsia="zh-CN"/>
              </w:rPr>
              <w:t>capture the agreed TP R3-216167.</w:t>
            </w:r>
          </w:p>
          <w:p w14:paraId="4D332FC7" w14:textId="77777777" w:rsidR="0017312C" w:rsidRDefault="0017312C" w:rsidP="00173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5</w:t>
            </w:r>
            <w:r w:rsidRPr="008E0774">
              <w:rPr>
                <w:noProof/>
                <w:lang w:eastAsia="zh-CN"/>
              </w:rPr>
              <w:t>: R3-2</w:t>
            </w:r>
            <w:r>
              <w:rPr>
                <w:noProof/>
                <w:lang w:eastAsia="zh-CN"/>
              </w:rPr>
              <w:t>20050</w:t>
            </w:r>
            <w:r w:rsidRPr="008E0774">
              <w:rPr>
                <w:noProof/>
                <w:lang w:eastAsia="zh-CN"/>
              </w:rPr>
              <w:t>, resubmission based on latest version of spec.</w:t>
            </w:r>
          </w:p>
          <w:p w14:paraId="6ACA4173" w14:textId="72DB15A4" w:rsidR="002D23BB" w:rsidRPr="002D23BB" w:rsidRDefault="002D23BB" w:rsidP="002D2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</w:t>
            </w:r>
            <w:r w:rsidRPr="008E0774">
              <w:rPr>
                <w:noProof/>
                <w:lang w:eastAsia="zh-CN"/>
              </w:rPr>
              <w:t>: R3-2</w:t>
            </w:r>
            <w:r w:rsidR="005D3995">
              <w:rPr>
                <w:noProof/>
                <w:lang w:eastAsia="zh-CN"/>
              </w:rPr>
              <w:t>21539</w:t>
            </w:r>
            <w:bookmarkStart w:id="1" w:name="_GoBack"/>
            <w:bookmarkEnd w:id="1"/>
            <w:r w:rsidRPr="008E0774">
              <w:rPr>
                <w:noProof/>
                <w:lang w:eastAsia="zh-CN"/>
              </w:rPr>
              <w:t>,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13919264"/>
      <w:bookmarkStart w:id="3" w:name="_Toc29461937"/>
      <w:bookmarkStart w:id="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2"/>
      <w:bookmarkEnd w:id="3"/>
      <w:bookmarkEnd w:id="4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" w:name="_Toc13919265"/>
      <w:bookmarkStart w:id="6" w:name="_Toc29461938"/>
      <w:bookmarkStart w:id="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5"/>
      <w:bookmarkEnd w:id="6"/>
      <w:bookmarkEnd w:id="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" w:name="_Toc13919266"/>
      <w:bookmarkStart w:id="9" w:name="_Toc29461939"/>
      <w:bookmarkStart w:id="1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8"/>
      <w:bookmarkEnd w:id="9"/>
      <w:bookmarkEnd w:id="10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13919267"/>
      <w:bookmarkStart w:id="12" w:name="_Toc29461940"/>
      <w:bookmarkStart w:id="1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1"/>
      <w:bookmarkEnd w:id="12"/>
      <w:bookmarkEnd w:id="13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3919268"/>
      <w:bookmarkStart w:id="15" w:name="_Toc29461941"/>
      <w:bookmarkStart w:id="16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4"/>
      <w:bookmarkEnd w:id="15"/>
      <w:bookmarkEnd w:id="16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3919269"/>
      <w:bookmarkStart w:id="18" w:name="_Toc29461942"/>
      <w:bookmarkStart w:id="1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7"/>
      <w:bookmarkEnd w:id="18"/>
      <w:bookmarkEnd w:id="19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13919270"/>
      <w:bookmarkStart w:id="21" w:name="_Toc29461943"/>
      <w:bookmarkStart w:id="2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20"/>
      <w:bookmarkEnd w:id="21"/>
      <w:bookmarkEnd w:id="22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71"/>
      <w:bookmarkStart w:id="24" w:name="_Toc29461944"/>
      <w:bookmarkStart w:id="2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3"/>
      <w:bookmarkEnd w:id="24"/>
      <w:bookmarkEnd w:id="25"/>
    </w:p>
    <w:p w14:paraId="06B461E4" w14:textId="16047B38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44F7DF05" w14:textId="5F4563F9" w:rsidR="00E9240A" w:rsidRDefault="00E9240A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6" w:author="China Telecom (rapporteur)" w:date="2022-01-04T09:03:00Z">
        <w:r w:rsidRPr="00C90E9F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 cancel from the </w:t>
        </w:r>
        <w:proofErr w:type="spellStart"/>
        <w:r w:rsidRPr="00C90E9F">
          <w:rPr>
            <w:rFonts w:eastAsia="宋体"/>
            <w:lang w:eastAsia="en-GB"/>
          </w:rPr>
          <w:t>MeNB</w:t>
        </w:r>
        <w:proofErr w:type="spellEnd"/>
        <w:r w:rsidRPr="00C90E9F">
          <w:rPr>
            <w:rFonts w:eastAsia="宋体"/>
            <w:lang w:eastAsia="en-GB"/>
          </w:rPr>
          <w:t xml:space="preserve"> to the source </w:t>
        </w:r>
        <w:proofErr w:type="spellStart"/>
        <w:r w:rsidRPr="00C90E9F">
          <w:rPr>
            <w:rFonts w:eastAsia="宋体"/>
            <w:lang w:eastAsia="en-GB"/>
          </w:rPr>
          <w:t>en-gNB</w:t>
        </w:r>
        <w:proofErr w:type="spellEnd"/>
        <w:r w:rsidRPr="00C90E9F">
          <w:rPr>
            <w:rFonts w:eastAsia="宋体"/>
            <w:lang w:eastAsia="en-GB"/>
          </w:rPr>
          <w:t xml:space="preserve">, to inform the cancellation of a list of prepared </w:t>
        </w:r>
        <w:proofErr w:type="spellStart"/>
        <w:r w:rsidRPr="00C90E9F">
          <w:rPr>
            <w:rFonts w:eastAsia="宋体"/>
            <w:lang w:eastAsia="en-GB"/>
          </w:rPr>
          <w:t>PSCells</w:t>
        </w:r>
        <w:proofErr w:type="spellEnd"/>
        <w:r w:rsidRPr="00C90E9F">
          <w:rPr>
            <w:rFonts w:eastAsia="宋体"/>
            <w:lang w:eastAsia="en-GB"/>
          </w:rPr>
          <w:t xml:space="preserve"> in the target </w:t>
        </w:r>
        <w:proofErr w:type="spellStart"/>
        <w:r w:rsidRPr="00C90E9F">
          <w:rPr>
            <w:rFonts w:eastAsia="宋体"/>
            <w:lang w:eastAsia="en-GB"/>
          </w:rPr>
          <w:t>SgNB</w:t>
        </w:r>
        <w:proofErr w:type="spellEnd"/>
        <w:r w:rsidRPr="00C90E9F">
          <w:rPr>
            <w:rFonts w:eastAsia="宋体"/>
            <w:lang w:eastAsia="en-GB"/>
          </w:rPr>
          <w:t xml:space="preserve"> during a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7" w:name="_Toc478165569"/>
      <w:bookmarkStart w:id="28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7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8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9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29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" w:name="_Toc13919272"/>
      <w:bookmarkStart w:id="31" w:name="_Toc29461945"/>
      <w:bookmarkStart w:id="32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0"/>
      <w:bookmarkEnd w:id="31"/>
      <w:bookmarkEnd w:id="32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" w:name="_Toc13919273"/>
      <w:bookmarkStart w:id="34" w:name="_Toc29461946"/>
      <w:bookmarkStart w:id="35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3"/>
      <w:bookmarkEnd w:id="34"/>
      <w:bookmarkEnd w:id="35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69DEF" w14:textId="77777777" w:rsidR="00806DD1" w:rsidRDefault="00806DD1">
      <w:r>
        <w:separator/>
      </w:r>
    </w:p>
  </w:endnote>
  <w:endnote w:type="continuationSeparator" w:id="0">
    <w:p w14:paraId="0DF38521" w14:textId="77777777" w:rsidR="00806DD1" w:rsidRDefault="0080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E4F29" w14:textId="77777777" w:rsidR="00806DD1" w:rsidRDefault="00806DD1">
      <w:r>
        <w:separator/>
      </w:r>
    </w:p>
  </w:footnote>
  <w:footnote w:type="continuationSeparator" w:id="0">
    <w:p w14:paraId="05EFEDA2" w14:textId="77777777" w:rsidR="00806DD1" w:rsidRDefault="0080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(rapporteur)">
    <w15:presenceInfo w15:providerId="None" w15:userId="China Telecom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88A"/>
    <w:rsid w:val="00145D43"/>
    <w:rsid w:val="001704B6"/>
    <w:rsid w:val="0017312C"/>
    <w:rsid w:val="00192C46"/>
    <w:rsid w:val="001A01A0"/>
    <w:rsid w:val="001A08B3"/>
    <w:rsid w:val="001A0F01"/>
    <w:rsid w:val="001A7B60"/>
    <w:rsid w:val="001B52F0"/>
    <w:rsid w:val="001B7A65"/>
    <w:rsid w:val="001E41F3"/>
    <w:rsid w:val="0025692E"/>
    <w:rsid w:val="0026004D"/>
    <w:rsid w:val="002640DD"/>
    <w:rsid w:val="00267E81"/>
    <w:rsid w:val="00275D12"/>
    <w:rsid w:val="00284FEB"/>
    <w:rsid w:val="002860C4"/>
    <w:rsid w:val="002B1A8E"/>
    <w:rsid w:val="002B5741"/>
    <w:rsid w:val="002D23BB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D3995"/>
    <w:rsid w:val="005D743C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758C4"/>
    <w:rsid w:val="00792342"/>
    <w:rsid w:val="007977A8"/>
    <w:rsid w:val="007B512A"/>
    <w:rsid w:val="007C0766"/>
    <w:rsid w:val="007C2097"/>
    <w:rsid w:val="007D6A07"/>
    <w:rsid w:val="007F7259"/>
    <w:rsid w:val="008040A8"/>
    <w:rsid w:val="00806DD1"/>
    <w:rsid w:val="00822CD6"/>
    <w:rsid w:val="008279FA"/>
    <w:rsid w:val="008626E7"/>
    <w:rsid w:val="00870EE7"/>
    <w:rsid w:val="008863B9"/>
    <w:rsid w:val="008A139A"/>
    <w:rsid w:val="008A418D"/>
    <w:rsid w:val="008A45A6"/>
    <w:rsid w:val="008D7E35"/>
    <w:rsid w:val="008E0774"/>
    <w:rsid w:val="008F3789"/>
    <w:rsid w:val="008F686C"/>
    <w:rsid w:val="009148DE"/>
    <w:rsid w:val="00915023"/>
    <w:rsid w:val="0093737B"/>
    <w:rsid w:val="00941E30"/>
    <w:rsid w:val="009777D9"/>
    <w:rsid w:val="009779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A02"/>
    <w:rsid w:val="00AA2CBC"/>
    <w:rsid w:val="00AC06BF"/>
    <w:rsid w:val="00AC5820"/>
    <w:rsid w:val="00AC5ACB"/>
    <w:rsid w:val="00AD1CD8"/>
    <w:rsid w:val="00B15348"/>
    <w:rsid w:val="00B258BB"/>
    <w:rsid w:val="00B42F90"/>
    <w:rsid w:val="00B67B97"/>
    <w:rsid w:val="00B75894"/>
    <w:rsid w:val="00B968C8"/>
    <w:rsid w:val="00B973A1"/>
    <w:rsid w:val="00BA3EC5"/>
    <w:rsid w:val="00BA51D9"/>
    <w:rsid w:val="00BB5DFC"/>
    <w:rsid w:val="00BD1F00"/>
    <w:rsid w:val="00BD279D"/>
    <w:rsid w:val="00BD6BB8"/>
    <w:rsid w:val="00C065EE"/>
    <w:rsid w:val="00C257F0"/>
    <w:rsid w:val="00C30B0D"/>
    <w:rsid w:val="00C66BA2"/>
    <w:rsid w:val="00C90E9F"/>
    <w:rsid w:val="00C95985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E34CF"/>
    <w:rsid w:val="00E13F3D"/>
    <w:rsid w:val="00E2352D"/>
    <w:rsid w:val="00E324B9"/>
    <w:rsid w:val="00E34898"/>
    <w:rsid w:val="00E811A2"/>
    <w:rsid w:val="00E8315E"/>
    <w:rsid w:val="00E86D99"/>
    <w:rsid w:val="00E9240A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16CA8-B9F4-4BFE-BDB8-41B51F27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54</cp:revision>
  <cp:lastPrinted>1899-12-31T23:00:00Z</cp:lastPrinted>
  <dcterms:created xsi:type="dcterms:W3CDTF">2020-02-03T08:32:00Z</dcterms:created>
  <dcterms:modified xsi:type="dcterms:W3CDTF">2022-02-09T01:46:00Z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